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5DC4" w:rsidRDefault="00255DC4" w:rsidP="00255DC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OSEBOURNE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fl.1434)</w:t>
      </w:r>
    </w:p>
    <w:p w:rsidR="00255DC4" w:rsidRDefault="00255DC4" w:rsidP="00255DC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55DC4" w:rsidRDefault="00255DC4" w:rsidP="00255DC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55DC4" w:rsidRDefault="00255DC4" w:rsidP="00255DC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Jun.1434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Alton, Hampshire,</w:t>
      </w:r>
    </w:p>
    <w:p w:rsidR="00255DC4" w:rsidRDefault="00255DC4" w:rsidP="00255DC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into land of the late Agnes </w:t>
      </w:r>
      <w:proofErr w:type="spellStart"/>
      <w:r>
        <w:rPr>
          <w:rFonts w:ascii="Times New Roman" w:hAnsi="Times New Roman" w:cs="Times New Roman"/>
          <w:sz w:val="24"/>
          <w:szCs w:val="24"/>
        </w:rPr>
        <w:t>Pagham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255DC4" w:rsidRDefault="00255DC4" w:rsidP="00255DC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24-193)</w:t>
      </w:r>
    </w:p>
    <w:p w:rsidR="00255DC4" w:rsidRDefault="00255DC4" w:rsidP="00255DC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55DC4" w:rsidRDefault="00255DC4" w:rsidP="00255DC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Pr="00255DC4" w:rsidRDefault="00255DC4" w:rsidP="00255DC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May 2016</w:t>
      </w:r>
      <w:bookmarkStart w:id="0" w:name="_GoBack"/>
      <w:bookmarkEnd w:id="0"/>
    </w:p>
    <w:sectPr w:rsidR="006B2F86" w:rsidRPr="00255DC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5DC4" w:rsidRDefault="00255DC4" w:rsidP="00E71FC3">
      <w:pPr>
        <w:spacing w:after="0" w:line="240" w:lineRule="auto"/>
      </w:pPr>
      <w:r>
        <w:separator/>
      </w:r>
    </w:p>
  </w:endnote>
  <w:endnote w:type="continuationSeparator" w:id="0">
    <w:p w:rsidR="00255DC4" w:rsidRDefault="00255DC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5DC4" w:rsidRDefault="00255DC4" w:rsidP="00E71FC3">
      <w:pPr>
        <w:spacing w:after="0" w:line="240" w:lineRule="auto"/>
      </w:pPr>
      <w:r>
        <w:separator/>
      </w:r>
    </w:p>
  </w:footnote>
  <w:footnote w:type="continuationSeparator" w:id="0">
    <w:p w:rsidR="00255DC4" w:rsidRDefault="00255DC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5DC4"/>
    <w:rsid w:val="00255DC4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DCA03F"/>
  <w15:chartTrackingRefBased/>
  <w15:docId w15:val="{C0C51612-52F2-4DD7-A932-82AB58E67A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35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2016-05-12T20:14:00Z</dcterms:created>
  <dcterms:modified xsi:type="dcterms:W3CDTF">2016-05-12T20:15:00Z</dcterms:modified>
</cp:coreProperties>
</file>